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EAF56" w14:textId="7EE07012" w:rsidR="006B2F86" w:rsidRDefault="004C60A3" w:rsidP="00E71FC3">
      <w:pPr>
        <w:pStyle w:val="NoSpacing"/>
      </w:pPr>
      <w:r>
        <w:rPr>
          <w:u w:val="single"/>
        </w:rPr>
        <w:t>Agnes de LEGHE</w:t>
      </w:r>
      <w:r>
        <w:t xml:space="preserve">   </w:t>
      </w:r>
      <w:proofErr w:type="gramStart"/>
      <w:r>
        <w:t xml:space="preserve">   (</w:t>
      </w:r>
      <w:proofErr w:type="gramEnd"/>
      <w:r>
        <w:t>fl.1406)</w:t>
      </w:r>
    </w:p>
    <w:p w14:paraId="03384F57" w14:textId="3B9991D3" w:rsidR="004C60A3" w:rsidRDefault="004C60A3" w:rsidP="00E71FC3">
      <w:pPr>
        <w:pStyle w:val="NoSpacing"/>
      </w:pPr>
      <w:r>
        <w:t>of Canterbury.</w:t>
      </w:r>
    </w:p>
    <w:p w14:paraId="0D7C2CEA" w14:textId="6FD3B7A4" w:rsidR="004C60A3" w:rsidRDefault="004C60A3" w:rsidP="00E71FC3">
      <w:pPr>
        <w:pStyle w:val="NoSpacing"/>
      </w:pPr>
    </w:p>
    <w:p w14:paraId="2838F5FB" w14:textId="2C416B23" w:rsidR="004C60A3" w:rsidRDefault="004C60A3" w:rsidP="00E71FC3">
      <w:pPr>
        <w:pStyle w:val="NoSpacing"/>
      </w:pPr>
    </w:p>
    <w:p w14:paraId="64B7E618" w14:textId="0464CA30" w:rsidR="004C60A3" w:rsidRDefault="004C60A3" w:rsidP="00E71FC3">
      <w:pPr>
        <w:pStyle w:val="NoSpacing"/>
      </w:pPr>
      <w:r>
        <w:t xml:space="preserve">Daughter of Richard de </w:t>
      </w:r>
      <w:proofErr w:type="spellStart"/>
      <w:r>
        <w:t>Leghe</w:t>
      </w:r>
      <w:proofErr w:type="spellEnd"/>
      <w:r>
        <w:t>.   (Cowper p.126)</w:t>
      </w:r>
    </w:p>
    <w:p w14:paraId="29AD377B" w14:textId="6F37DC41" w:rsidR="004C60A3" w:rsidRDefault="004C60A3" w:rsidP="00E71FC3">
      <w:pPr>
        <w:pStyle w:val="NoSpacing"/>
      </w:pPr>
      <w:r>
        <w:t xml:space="preserve">= Simon </w:t>
      </w:r>
      <w:proofErr w:type="spellStart"/>
      <w:r>
        <w:t>Hangrel</w:t>
      </w:r>
      <w:proofErr w:type="spellEnd"/>
      <w:r>
        <w:t>(q.v.).   (ibid.)</w:t>
      </w:r>
    </w:p>
    <w:p w14:paraId="4D09A013" w14:textId="054ED97D" w:rsidR="004C60A3" w:rsidRDefault="004C60A3" w:rsidP="00E71FC3">
      <w:pPr>
        <w:pStyle w:val="NoSpacing"/>
      </w:pPr>
    </w:p>
    <w:p w14:paraId="3CFA490E" w14:textId="68D18436" w:rsidR="004C60A3" w:rsidRDefault="004C60A3" w:rsidP="00E71FC3">
      <w:pPr>
        <w:pStyle w:val="NoSpacing"/>
      </w:pPr>
    </w:p>
    <w:p w14:paraId="48C9FB8F" w14:textId="6D2A36D3" w:rsidR="004C60A3" w:rsidRPr="004C60A3" w:rsidRDefault="004C60A3" w:rsidP="00E71FC3">
      <w:pPr>
        <w:pStyle w:val="NoSpacing"/>
      </w:pPr>
      <w:r>
        <w:t>17 August 2018</w:t>
      </w:r>
      <w:bookmarkStart w:id="0" w:name="_GoBack"/>
      <w:bookmarkEnd w:id="0"/>
    </w:p>
    <w:sectPr w:rsidR="004C60A3" w:rsidRPr="004C60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7D07F" w14:textId="77777777" w:rsidR="004C60A3" w:rsidRDefault="004C60A3" w:rsidP="00E71FC3">
      <w:pPr>
        <w:spacing w:after="0" w:line="240" w:lineRule="auto"/>
      </w:pPr>
      <w:r>
        <w:separator/>
      </w:r>
    </w:p>
  </w:endnote>
  <w:endnote w:type="continuationSeparator" w:id="0">
    <w:p w14:paraId="0E5ADF61" w14:textId="77777777" w:rsidR="004C60A3" w:rsidRDefault="004C60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063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970BC" w14:textId="77777777" w:rsidR="004C60A3" w:rsidRDefault="004C60A3" w:rsidP="00E71FC3">
      <w:pPr>
        <w:spacing w:after="0" w:line="240" w:lineRule="auto"/>
      </w:pPr>
      <w:r>
        <w:separator/>
      </w:r>
    </w:p>
  </w:footnote>
  <w:footnote w:type="continuationSeparator" w:id="0">
    <w:p w14:paraId="7FB9CCD9" w14:textId="77777777" w:rsidR="004C60A3" w:rsidRDefault="004C60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A3"/>
    <w:rsid w:val="001A7C09"/>
    <w:rsid w:val="004C60A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37A02"/>
  <w15:chartTrackingRefBased/>
  <w15:docId w15:val="{32C6A8AB-9410-4427-BA51-6E48E05B7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2018-08-17T20:11:00Z</dcterms:created>
  <dcterms:modified xsi:type="dcterms:W3CDTF">2018-08-17T20:12:00Z</dcterms:modified>
</cp:coreProperties>
</file>